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E861D" w14:textId="77777777" w:rsidR="00FD7B10" w:rsidRDefault="00FD7B10" w:rsidP="00FD7B1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9F5FFCC" wp14:editId="6E4FEF56">
            <wp:simplePos x="0" y="0"/>
            <wp:positionH relativeFrom="column">
              <wp:posOffset>4517390</wp:posOffset>
            </wp:positionH>
            <wp:positionV relativeFrom="paragraph">
              <wp:posOffset>-595630</wp:posOffset>
            </wp:positionV>
            <wp:extent cx="1616903" cy="602702"/>
            <wp:effectExtent l="0" t="0" r="0" b="0"/>
            <wp:wrapNone/>
            <wp:docPr id="3221720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72023" name="Grafik 3221720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903" cy="602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8BCE52" w14:textId="77777777" w:rsidR="00FD7B10" w:rsidRDefault="00FD7B10" w:rsidP="00FD7B1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Eigenerklärung zu EU-Sanktionen gegen Russland</w:t>
      </w:r>
    </w:p>
    <w:p w14:paraId="1976D3B8" w14:textId="77777777" w:rsidR="009B347E" w:rsidRDefault="009B347E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7EA4E898" w14:textId="77777777" w:rsidR="00230EFD" w:rsidRPr="005043C2" w:rsidRDefault="00230EFD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177C1C9C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0F625D39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4B9F114C" w14:textId="77777777" w:rsidR="00230EFD" w:rsidRDefault="00230EFD" w:rsidP="00BA18A3">
      <w:pPr>
        <w:rPr>
          <w:rFonts w:ascii="Arial" w:hAnsi="Arial" w:cs="Arial"/>
        </w:rPr>
      </w:pPr>
    </w:p>
    <w:p w14:paraId="3067764A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0C31BB05" w14:textId="77777777" w:rsidR="00755C03" w:rsidRPr="00755C03" w:rsidRDefault="00755C03" w:rsidP="00BA18A3">
      <w:pPr>
        <w:rPr>
          <w:rFonts w:ascii="Arial" w:hAnsi="Arial" w:cs="Arial"/>
        </w:rPr>
      </w:pPr>
    </w:p>
    <w:p w14:paraId="6AE062E4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3D3EA7E2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27BB680A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5B93006D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318449AA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3B0AC019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2678418C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6E774FC1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723B8C48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71819905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13D84031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6A235683" w14:textId="77777777" w:rsidR="00EA2C19" w:rsidRDefault="00EA2C19" w:rsidP="00526BA6">
      <w:pPr>
        <w:spacing w:after="0"/>
        <w:jc w:val="both"/>
      </w:pPr>
    </w:p>
    <w:p w14:paraId="68BAE110" w14:textId="77777777" w:rsidR="00755C03" w:rsidRPr="00755C03" w:rsidRDefault="00755C03" w:rsidP="00526BA6">
      <w:pPr>
        <w:spacing w:after="0"/>
        <w:jc w:val="both"/>
      </w:pPr>
    </w:p>
    <w:p w14:paraId="64591E38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49E92A67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110C8604" w14:textId="77777777" w:rsidR="009B347E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287DFDB4" w14:textId="77777777" w:rsidR="003402CB" w:rsidRPr="00497D9A" w:rsidRDefault="003402CB" w:rsidP="00497D9A">
      <w:pPr>
        <w:jc w:val="both"/>
        <w:rPr>
          <w:rFonts w:ascii="Arial" w:hAnsi="Arial" w:cs="Arial"/>
          <w:sz w:val="20"/>
          <w:szCs w:val="20"/>
        </w:rPr>
      </w:pPr>
    </w:p>
    <w:p w14:paraId="047AA95A" w14:textId="77777777" w:rsidR="009D43C0" w:rsidRPr="00526BA6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7601E6" wp14:editId="75339AFC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740379536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44654EE4A6284C98A96FC49348399D73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0AFF6641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1740379536" w:displacedByCustomXml="prev"/>
                          <w:p w14:paraId="03027401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1028FA2C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0F12191F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45A680B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B564729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7F4CF95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5CC38E2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26AF00F5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01E6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740379536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44654EE4A6284C98A96FC49348399D73"/>
                        </w:placeholder>
                        <w:showingPlcHdr/>
                        <w:text/>
                      </w:sdtPr>
                      <w:sdtEndPr/>
                      <w:sdtContent>
                        <w:p w14:paraId="0AFF6641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1740379536" w:displacedByCustomXml="prev"/>
                    <w:p w14:paraId="03027401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1028FA2C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0F12191F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45A680B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B564729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7F4CF95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5CC38E2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26AF00F5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526BA6" w:rsidSect="00755C03">
      <w:headerReference w:type="default" r:id="rId10"/>
      <w:footerReference w:type="default" r:id="rId11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D343C" w14:textId="77777777" w:rsidR="009320E7" w:rsidRDefault="009320E7" w:rsidP="00071EDD">
      <w:pPr>
        <w:spacing w:after="0" w:line="240" w:lineRule="auto"/>
      </w:pPr>
      <w:r>
        <w:separator/>
      </w:r>
    </w:p>
  </w:endnote>
  <w:endnote w:type="continuationSeparator" w:id="0">
    <w:p w14:paraId="128FCE5E" w14:textId="77777777" w:rsidR="009320E7" w:rsidRDefault="009320E7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F56F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22EC5AB3" w14:textId="77777777" w:rsidR="00C77D97" w:rsidRDefault="00C77D97">
    <w:pPr>
      <w:pStyle w:val="Fuzeile"/>
    </w:pPr>
  </w:p>
  <w:p w14:paraId="6060416B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EC23B" w14:textId="77777777" w:rsidR="009320E7" w:rsidRDefault="009320E7" w:rsidP="00071EDD">
      <w:pPr>
        <w:spacing w:after="0" w:line="240" w:lineRule="auto"/>
      </w:pPr>
      <w:r>
        <w:separator/>
      </w:r>
    </w:p>
  </w:footnote>
  <w:footnote w:type="continuationSeparator" w:id="0">
    <w:p w14:paraId="4A60C910" w14:textId="77777777" w:rsidR="009320E7" w:rsidRDefault="009320E7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B734" w14:textId="4C9F2C13" w:rsidR="00071EDD" w:rsidRPr="00FD7B10" w:rsidRDefault="00D01CC1" w:rsidP="00FD7B10">
    <w:pPr>
      <w:tabs>
        <w:tab w:val="left" w:pos="567"/>
      </w:tabs>
      <w:spacing w:after="0"/>
      <w:rPr>
        <w:rFonts w:ascii="Arial" w:hAnsi="Arial" w:cs="Arial"/>
        <w:noProof/>
        <w:lang w:eastAsia="de-DE"/>
      </w:rPr>
    </w:pPr>
    <w:r>
      <w:rPr>
        <w:rFonts w:ascii="Arial" w:hAnsi="Arial" w:cs="Arial"/>
        <w:noProof/>
        <w:lang w:eastAsia="de-DE"/>
      </w:rPr>
      <w:t>ÖA260722R002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42472612">
    <w:abstractNumId w:val="1"/>
  </w:num>
  <w:num w:numId="2" w16cid:durableId="1791434635">
    <w:abstractNumId w:val="3"/>
  </w:num>
  <w:num w:numId="3" w16cid:durableId="1627856129">
    <w:abstractNumId w:val="2"/>
  </w:num>
  <w:num w:numId="4" w16cid:durableId="9886326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+u3bPjLqv3cybNa5dxHiSTZYeOb8MON1hUfR30TExv02iGRPUd1SrmRmbWwkgUa0j/mwnsFF8jK5B3p/uH3Gsw==" w:salt="hCiFsd9tFpQNcca6dCjI1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84766D"/>
    <w:rsid w:val="00071093"/>
    <w:rsid w:val="00071EDD"/>
    <w:rsid w:val="00096F92"/>
    <w:rsid w:val="000B5279"/>
    <w:rsid w:val="000C1746"/>
    <w:rsid w:val="00102A1A"/>
    <w:rsid w:val="0013290C"/>
    <w:rsid w:val="0018571E"/>
    <w:rsid w:val="00187283"/>
    <w:rsid w:val="001A4F12"/>
    <w:rsid w:val="001B5275"/>
    <w:rsid w:val="001E373D"/>
    <w:rsid w:val="001F1971"/>
    <w:rsid w:val="00230EFD"/>
    <w:rsid w:val="00251A21"/>
    <w:rsid w:val="002527FE"/>
    <w:rsid w:val="002624C0"/>
    <w:rsid w:val="00280396"/>
    <w:rsid w:val="002A10B0"/>
    <w:rsid w:val="002A2A35"/>
    <w:rsid w:val="002B2750"/>
    <w:rsid w:val="003179F8"/>
    <w:rsid w:val="0033221C"/>
    <w:rsid w:val="003402CB"/>
    <w:rsid w:val="003407C0"/>
    <w:rsid w:val="00344A58"/>
    <w:rsid w:val="003A30E3"/>
    <w:rsid w:val="003C4E2F"/>
    <w:rsid w:val="003D2C1C"/>
    <w:rsid w:val="004110FF"/>
    <w:rsid w:val="00414FB9"/>
    <w:rsid w:val="004258F7"/>
    <w:rsid w:val="004259A7"/>
    <w:rsid w:val="0043554E"/>
    <w:rsid w:val="00436A6C"/>
    <w:rsid w:val="0045104F"/>
    <w:rsid w:val="0045444C"/>
    <w:rsid w:val="00497D9A"/>
    <w:rsid w:val="004A538C"/>
    <w:rsid w:val="005043C2"/>
    <w:rsid w:val="00526BA6"/>
    <w:rsid w:val="00563806"/>
    <w:rsid w:val="005D00AC"/>
    <w:rsid w:val="005F5034"/>
    <w:rsid w:val="005F7855"/>
    <w:rsid w:val="006033B8"/>
    <w:rsid w:val="00672670"/>
    <w:rsid w:val="00676DBA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4766D"/>
    <w:rsid w:val="00850626"/>
    <w:rsid w:val="008A49AC"/>
    <w:rsid w:val="008C0985"/>
    <w:rsid w:val="008E53DA"/>
    <w:rsid w:val="008F034B"/>
    <w:rsid w:val="0090449D"/>
    <w:rsid w:val="009320E7"/>
    <w:rsid w:val="009521B0"/>
    <w:rsid w:val="00954BC7"/>
    <w:rsid w:val="0099052B"/>
    <w:rsid w:val="009B347E"/>
    <w:rsid w:val="009D43C0"/>
    <w:rsid w:val="00A10551"/>
    <w:rsid w:val="00A12310"/>
    <w:rsid w:val="00A545FB"/>
    <w:rsid w:val="00A73DA2"/>
    <w:rsid w:val="00A82135"/>
    <w:rsid w:val="00AC3147"/>
    <w:rsid w:val="00AC3775"/>
    <w:rsid w:val="00AF504A"/>
    <w:rsid w:val="00B0120F"/>
    <w:rsid w:val="00B34676"/>
    <w:rsid w:val="00B711CC"/>
    <w:rsid w:val="00BA18A3"/>
    <w:rsid w:val="00BF2D93"/>
    <w:rsid w:val="00C35058"/>
    <w:rsid w:val="00C3530C"/>
    <w:rsid w:val="00C77D97"/>
    <w:rsid w:val="00CB5B4C"/>
    <w:rsid w:val="00CB72DB"/>
    <w:rsid w:val="00CC36DA"/>
    <w:rsid w:val="00CE13E5"/>
    <w:rsid w:val="00D01CC1"/>
    <w:rsid w:val="00D5665B"/>
    <w:rsid w:val="00D574AE"/>
    <w:rsid w:val="00D64FB8"/>
    <w:rsid w:val="00D8382F"/>
    <w:rsid w:val="00DD482C"/>
    <w:rsid w:val="00DF6A05"/>
    <w:rsid w:val="00E226F9"/>
    <w:rsid w:val="00E54E15"/>
    <w:rsid w:val="00E90AC6"/>
    <w:rsid w:val="00EA2C19"/>
    <w:rsid w:val="00EA7891"/>
    <w:rsid w:val="00EE34A7"/>
    <w:rsid w:val="00F26D79"/>
    <w:rsid w:val="00F62E55"/>
    <w:rsid w:val="00F976ED"/>
    <w:rsid w:val="00FA06F6"/>
    <w:rsid w:val="00FD7B10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207A8"/>
  <w15:docId w15:val="{68FDE882-1C0E-4D80-9D70-2B40B15B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654EE4A6284C98A96FC49348399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C9E16-3D2B-4F7C-9722-0E884FFB900C}"/>
      </w:docPartPr>
      <w:docPartBody>
        <w:p w:rsidR="006B2A93" w:rsidRDefault="006B2A93">
          <w:pPr>
            <w:pStyle w:val="44654EE4A6284C98A96FC49348399D73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93"/>
    <w:rsid w:val="002624C0"/>
    <w:rsid w:val="006B2A93"/>
    <w:rsid w:val="00A10551"/>
    <w:rsid w:val="00F0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4654EE4A6284C98A96FC49348399D73">
    <w:name w:val="44654EE4A6284C98A96FC49348399D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171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2</cp:revision>
  <cp:lastPrinted>2017-03-07T12:04:00Z</cp:lastPrinted>
  <dcterms:created xsi:type="dcterms:W3CDTF">2026-07-22T10:33:00Z</dcterms:created>
  <dcterms:modified xsi:type="dcterms:W3CDTF">2026-07-24T10:14:00Z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